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41A" w:rsidRDefault="00AB541A" w:rsidP="00AB54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de CRAUNCEWYK</w:t>
      </w:r>
      <w:r>
        <w:rPr>
          <w:rFonts w:ascii="Times New Roman" w:hAnsi="Times New Roman" w:cs="Times New Roman"/>
          <w:sz w:val="24"/>
          <w:szCs w:val="24"/>
        </w:rPr>
        <w:t xml:space="preserve">     (fl.1401)</w:t>
      </w:r>
    </w:p>
    <w:p w:rsidR="00AB541A" w:rsidRDefault="00AB541A" w:rsidP="00AB54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B541A" w:rsidRDefault="00AB541A" w:rsidP="00AB54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B541A" w:rsidRDefault="00AB541A" w:rsidP="00AB54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Jul.1401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the inquisition held at </w:t>
      </w:r>
      <w:proofErr w:type="spellStart"/>
      <w:r>
        <w:rPr>
          <w:rFonts w:ascii="Times New Roman" w:hAnsi="Times New Roman" w:cs="Times New Roman"/>
          <w:sz w:val="24"/>
          <w:szCs w:val="24"/>
        </w:rPr>
        <w:t>Malton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into the lands held by the late</w:t>
      </w:r>
    </w:p>
    <w:p w:rsidR="00AB541A" w:rsidRDefault="00AB541A" w:rsidP="00AB541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Constance de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Mauley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q.v.).  (Yorkshire I.P.M. p.14)</w:t>
      </w:r>
    </w:p>
    <w:p w:rsidR="00AF45E3" w:rsidRPr="00AF45E3" w:rsidRDefault="00AF45E3" w:rsidP="00AF45E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F45E3">
        <w:rPr>
          <w:rFonts w:ascii="Times New Roman" w:hAnsi="Times New Roman" w:cs="Times New Roman"/>
          <w:sz w:val="24"/>
          <w:szCs w:val="24"/>
        </w:rPr>
        <w:t>12 Apr.1402</w:t>
      </w:r>
      <w:r w:rsidRPr="00AF45E3">
        <w:rPr>
          <w:rFonts w:ascii="Times New Roman" w:hAnsi="Times New Roman" w:cs="Times New Roman"/>
          <w:sz w:val="24"/>
          <w:szCs w:val="24"/>
        </w:rPr>
        <w:tab/>
        <w:t>He was a juror on the inquisition held at Middleton in to the lands of the late</w:t>
      </w:r>
    </w:p>
    <w:p w:rsidR="00AF45E3" w:rsidRPr="00AF45E3" w:rsidRDefault="00AF45E3" w:rsidP="00AF45E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F45E3">
        <w:rPr>
          <w:rFonts w:ascii="Times New Roman" w:hAnsi="Times New Roman" w:cs="Times New Roman"/>
          <w:sz w:val="24"/>
          <w:szCs w:val="24"/>
        </w:rPr>
        <w:tab/>
      </w:r>
      <w:r w:rsidRPr="00AF45E3">
        <w:rPr>
          <w:rFonts w:ascii="Times New Roman" w:hAnsi="Times New Roman" w:cs="Times New Roman"/>
          <w:sz w:val="24"/>
          <w:szCs w:val="24"/>
        </w:rPr>
        <w:tab/>
        <w:t xml:space="preserve">Sir Thomas </w:t>
      </w:r>
      <w:proofErr w:type="spellStart"/>
      <w:r w:rsidRPr="00AF45E3">
        <w:rPr>
          <w:rFonts w:ascii="Times New Roman" w:hAnsi="Times New Roman" w:cs="Times New Roman"/>
          <w:sz w:val="24"/>
          <w:szCs w:val="24"/>
        </w:rPr>
        <w:t>Ughtrede</w:t>
      </w:r>
      <w:proofErr w:type="spellEnd"/>
      <w:r w:rsidRPr="00AF45E3">
        <w:rPr>
          <w:rFonts w:ascii="Times New Roman" w:hAnsi="Times New Roman" w:cs="Times New Roman"/>
          <w:sz w:val="24"/>
          <w:szCs w:val="24"/>
        </w:rPr>
        <w:t>.</w:t>
      </w:r>
    </w:p>
    <w:p w:rsidR="00AF45E3" w:rsidRDefault="00AF45E3" w:rsidP="00AF45E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F45E3">
        <w:rPr>
          <w:rFonts w:ascii="Times New Roman" w:hAnsi="Times New Roman" w:cs="Times New Roman"/>
          <w:sz w:val="24"/>
          <w:szCs w:val="24"/>
        </w:rPr>
        <w:tab/>
      </w:r>
      <w:r w:rsidRPr="00AF45E3">
        <w:rPr>
          <w:rFonts w:ascii="Times New Roman" w:hAnsi="Times New Roman" w:cs="Times New Roman"/>
          <w:sz w:val="24"/>
          <w:szCs w:val="24"/>
        </w:rPr>
        <w:tab/>
        <w:t>(Yorkshire I.P.M. p.23)</w:t>
      </w:r>
    </w:p>
    <w:p w:rsidR="00AB541A" w:rsidRDefault="00AB541A" w:rsidP="00AB541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B541A" w:rsidRDefault="00AB541A" w:rsidP="00AB541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B541A" w:rsidRDefault="00AB541A" w:rsidP="00AB541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76E66" w:rsidRPr="00AB541A" w:rsidRDefault="00AF45E3" w:rsidP="00AB54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July 2012</w:t>
      </w:r>
      <w:bookmarkStart w:id="0" w:name="_GoBack"/>
      <w:bookmarkEnd w:id="0"/>
    </w:p>
    <w:sectPr w:rsidR="00876E66" w:rsidRPr="00AB541A" w:rsidSect="001E03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41A" w:rsidRDefault="00AB541A" w:rsidP="008415E4">
      <w:pPr>
        <w:spacing w:after="0" w:line="240" w:lineRule="auto"/>
      </w:pPr>
      <w:r>
        <w:separator/>
      </w:r>
    </w:p>
  </w:endnote>
  <w:endnote w:type="continuationSeparator" w:id="0">
    <w:p w:rsidR="00AB541A" w:rsidRDefault="00AB541A" w:rsidP="00841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5E4" w:rsidRDefault="008415E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5E4" w:rsidRPr="008415E4" w:rsidRDefault="008415E4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I.S.Rogers  22 November 2011</w:t>
    </w:r>
  </w:p>
  <w:p w:rsidR="008415E4" w:rsidRDefault="008415E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5E4" w:rsidRDefault="00841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41A" w:rsidRDefault="00AB541A" w:rsidP="008415E4">
      <w:pPr>
        <w:spacing w:after="0" w:line="240" w:lineRule="auto"/>
      </w:pPr>
      <w:r>
        <w:separator/>
      </w:r>
    </w:p>
  </w:footnote>
  <w:footnote w:type="continuationSeparator" w:id="0">
    <w:p w:rsidR="00AB541A" w:rsidRDefault="00AB541A" w:rsidP="008415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5E4" w:rsidRDefault="008415E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5E4" w:rsidRDefault="008415E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5E4" w:rsidRDefault="008415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F45E3"/>
    <w:rsid w:val="001E0356"/>
    <w:rsid w:val="008415E4"/>
    <w:rsid w:val="00876E66"/>
    <w:rsid w:val="00AB541A"/>
    <w:rsid w:val="00AF4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3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415E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8415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415E4"/>
  </w:style>
  <w:style w:type="paragraph" w:styleId="Footer">
    <w:name w:val="footer"/>
    <w:basedOn w:val="Normal"/>
    <w:link w:val="FooterChar"/>
    <w:uiPriority w:val="99"/>
    <w:unhideWhenUsed/>
    <w:rsid w:val="008415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15E4"/>
  </w:style>
  <w:style w:type="paragraph" w:styleId="BalloonText">
    <w:name w:val="Balloon Text"/>
    <w:basedOn w:val="Normal"/>
    <w:link w:val="BalloonTextChar"/>
    <w:uiPriority w:val="99"/>
    <w:semiHidden/>
    <w:unhideWhenUsed/>
    <w:rsid w:val="00841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15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96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ed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Fred</dc:creator>
  <cp:lastModifiedBy>Rogers</cp:lastModifiedBy>
  <cp:revision>2</cp:revision>
  <dcterms:created xsi:type="dcterms:W3CDTF">2011-11-22T21:45:00Z</dcterms:created>
  <dcterms:modified xsi:type="dcterms:W3CDTF">2012-07-20T09:40:00Z</dcterms:modified>
</cp:coreProperties>
</file>